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1F0" w:rsidRDefault="00A671F0" w:rsidP="00A671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OSBORN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671F0" w:rsidRDefault="00A671F0" w:rsidP="00A671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Frome Selwood, Somerset. Esquire.</w:t>
      </w:r>
    </w:p>
    <w:p w:rsidR="00A671F0" w:rsidRDefault="00A671F0" w:rsidP="00A671F0">
      <w:pPr>
        <w:rPr>
          <w:rFonts w:ascii="Times New Roman" w:hAnsi="Times New Roman" w:cs="Times New Roman"/>
        </w:rPr>
      </w:pPr>
    </w:p>
    <w:p w:rsidR="00A671F0" w:rsidRDefault="00A671F0" w:rsidP="00A671F0">
      <w:pPr>
        <w:rPr>
          <w:rFonts w:ascii="Times New Roman" w:hAnsi="Times New Roman" w:cs="Times New Roman"/>
        </w:rPr>
      </w:pPr>
    </w:p>
    <w:p w:rsidR="00A671F0" w:rsidRDefault="00A671F0" w:rsidP="00A671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Margaret(q.v.).</w:t>
      </w:r>
    </w:p>
    <w:p w:rsidR="00A671F0" w:rsidRDefault="00A671F0" w:rsidP="00A671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A671F0" w:rsidRDefault="00A671F0" w:rsidP="00A671F0">
      <w:pPr>
        <w:rPr>
          <w:rFonts w:ascii="Times New Roman" w:hAnsi="Times New Roman" w:cs="Times New Roman"/>
        </w:rPr>
      </w:pPr>
    </w:p>
    <w:p w:rsidR="00A671F0" w:rsidRDefault="00A671F0" w:rsidP="00A671F0">
      <w:pPr>
        <w:rPr>
          <w:rFonts w:ascii="Times New Roman" w:hAnsi="Times New Roman" w:cs="Times New Roman"/>
        </w:rPr>
      </w:pPr>
    </w:p>
    <w:p w:rsidR="00A671F0" w:rsidRDefault="00A671F0" w:rsidP="00A671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  (ibid.)</w:t>
      </w:r>
    </w:p>
    <w:p w:rsidR="00A671F0" w:rsidRDefault="00A671F0" w:rsidP="00A671F0">
      <w:pPr>
        <w:rPr>
          <w:rFonts w:ascii="Times New Roman" w:hAnsi="Times New Roman" w:cs="Times New Roman"/>
        </w:rPr>
      </w:pPr>
    </w:p>
    <w:p w:rsidR="00A671F0" w:rsidRDefault="00A671F0" w:rsidP="00A671F0">
      <w:pPr>
        <w:rPr>
          <w:rFonts w:ascii="Times New Roman" w:hAnsi="Times New Roman" w:cs="Times New Roman"/>
        </w:rPr>
      </w:pPr>
    </w:p>
    <w:p w:rsidR="00A671F0" w:rsidRDefault="00A671F0" w:rsidP="00A671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Executrix:   Margaret.    (ibid.)</w:t>
      </w:r>
    </w:p>
    <w:p w:rsidR="00A671F0" w:rsidRDefault="00A671F0" w:rsidP="00A671F0">
      <w:pPr>
        <w:rPr>
          <w:rFonts w:ascii="Times New Roman" w:hAnsi="Times New Roman" w:cs="Times New Roman"/>
        </w:rPr>
      </w:pPr>
    </w:p>
    <w:p w:rsidR="00A671F0" w:rsidRDefault="00A671F0" w:rsidP="00A671F0">
      <w:pPr>
        <w:rPr>
          <w:rFonts w:ascii="Times New Roman" w:hAnsi="Times New Roman" w:cs="Times New Roman"/>
        </w:rPr>
      </w:pPr>
    </w:p>
    <w:p w:rsidR="00A671F0" w:rsidRDefault="00A671F0" w:rsidP="00A671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November 2017</w:t>
      </w:r>
    </w:p>
    <w:p w:rsidR="006B2F86" w:rsidRPr="00E71FC3" w:rsidRDefault="00A671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1F0" w:rsidRDefault="00A671F0" w:rsidP="00E71FC3">
      <w:r>
        <w:separator/>
      </w:r>
    </w:p>
  </w:endnote>
  <w:endnote w:type="continuationSeparator" w:id="0">
    <w:p w:rsidR="00A671F0" w:rsidRDefault="00A671F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1F0" w:rsidRDefault="00A671F0" w:rsidP="00E71FC3">
      <w:r>
        <w:separator/>
      </w:r>
    </w:p>
  </w:footnote>
  <w:footnote w:type="continuationSeparator" w:id="0">
    <w:p w:rsidR="00A671F0" w:rsidRDefault="00A671F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1F0"/>
    <w:rsid w:val="001A7C09"/>
    <w:rsid w:val="00577BD5"/>
    <w:rsid w:val="00656CBA"/>
    <w:rsid w:val="006A1F77"/>
    <w:rsid w:val="00733BE7"/>
    <w:rsid w:val="00A671F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5BE4E1-19C6-4B5B-BBBD-8F761FEC6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71F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2017-11-25T20:23:00Z</dcterms:created>
  <dcterms:modified xsi:type="dcterms:W3CDTF">2017-11-25T20:24:00Z</dcterms:modified>
</cp:coreProperties>
</file>